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AD0F55" w:rsidRDefault="004E122C" w:rsidP="004E122C">
            <w:pPr>
              <w:rPr>
                <w:sz w:val="16"/>
                <w:szCs w:val="16"/>
              </w:rPr>
            </w:pPr>
            <w:r w:rsidRPr="00AD0F55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401DDD29" w:rsidR="00B1680F" w:rsidRPr="00A96DA5" w:rsidRDefault="00A96DA5" w:rsidP="00B1680F">
            <w:r w:rsidRPr="00A96DA5">
              <w:rPr>
                <w:rFonts w:cs="Arial"/>
              </w:rPr>
              <w:t>Sanierung und Erweiterung der Turnhalle Südwest; Los 15 - Starkstrom 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A96DA5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A96DA5" w:rsidRDefault="00B1680F" w:rsidP="00B1680F">
            <w:pPr>
              <w:rPr>
                <w:sz w:val="16"/>
                <w:szCs w:val="16"/>
              </w:rPr>
            </w:pPr>
            <w:r w:rsidRPr="00A96DA5">
              <w:rPr>
                <w:sz w:val="16"/>
                <w:szCs w:val="16"/>
              </w:rPr>
              <w:t>Leistung</w:t>
            </w:r>
          </w:p>
        </w:tc>
      </w:tr>
      <w:tr w:rsidR="00B644ED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419EBED1" w:rsidR="00B644ED" w:rsidRPr="00163E28" w:rsidRDefault="00B644ED" w:rsidP="00B644ED">
            <w:r>
              <w:rPr>
                <w:rFonts w:cs="Arial"/>
              </w:rPr>
              <w:t>90.5/2026/SanErwTHSW-L</w:t>
            </w:r>
            <w:r w:rsidR="00636A83">
              <w:rPr>
                <w:rFonts w:cs="Arial"/>
              </w:rPr>
              <w:t>1</w:t>
            </w:r>
            <w:r w:rsidR="00A96DA5">
              <w:rPr>
                <w:rFonts w:cs="Arial"/>
              </w:rPr>
              <w:t>5</w:t>
            </w:r>
            <w:r>
              <w:rPr>
                <w:rFonts w:cs="Arial"/>
              </w:rPr>
              <w:t>/VOB-EU-</w:t>
            </w:r>
            <w:proofErr w:type="spellStart"/>
            <w:r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02028392" w:rsidR="00B644ED" w:rsidRPr="00A96DA5" w:rsidRDefault="00A96DA5" w:rsidP="00B644ED">
            <w:r w:rsidRPr="00A96DA5">
              <w:rPr>
                <w:rFonts w:cs="Arial"/>
              </w:rPr>
              <w:t>Los 1</w:t>
            </w:r>
            <w:r w:rsidRPr="00A96DA5">
              <w:rPr>
                <w:rFonts w:cs="Arial"/>
              </w:rPr>
              <w:t>5</w:t>
            </w:r>
            <w:r w:rsidRPr="00A96DA5">
              <w:rPr>
                <w:rFonts w:cs="Arial"/>
              </w:rPr>
              <w:t xml:space="preserve"> - Gewerk: Starkstrom</w:t>
            </w:r>
          </w:p>
        </w:tc>
      </w:tr>
      <w:tr w:rsidR="00D630E5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D630E5" w:rsidRPr="00597968" w:rsidRDefault="00D630E5" w:rsidP="00D630E5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D630E5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D630E5" w:rsidRPr="00126ACC" w:rsidRDefault="00D630E5" w:rsidP="00D630E5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A96DA5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D630E5" w:rsidRPr="00597968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D630E5" w:rsidRPr="00316B5B" w:rsidRDefault="00D630E5" w:rsidP="00D630E5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D630E5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D630E5" w:rsidRDefault="00D630E5" w:rsidP="00D630E5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96DA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D630E5" w:rsidRPr="00597968" w:rsidRDefault="00D630E5" w:rsidP="00D630E5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D630E5" w:rsidRPr="00597968" w:rsidRDefault="00D630E5" w:rsidP="00D630E5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D630E5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96DA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D630E5" w:rsidRPr="00597968" w:rsidRDefault="00D630E5" w:rsidP="00D630E5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D630E5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96DA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D630E5" w:rsidRPr="00D425A1" w:rsidRDefault="00D630E5" w:rsidP="00D630E5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D630E5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96DA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D630E5" w:rsidRPr="00D425A1" w:rsidRDefault="00D630E5" w:rsidP="00D630E5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D630E5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D630E5" w:rsidRPr="00126ACC" w:rsidRDefault="00D630E5" w:rsidP="00D630E5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A96DA5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D630E5" w:rsidRPr="00D425A1" w:rsidRDefault="00D630E5" w:rsidP="00D630E5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D630E5" w:rsidRPr="00D425A1" w:rsidRDefault="00D630E5" w:rsidP="00D630E5">
            <w:pPr>
              <w:jc w:val="left"/>
            </w:pPr>
            <w:r>
              <w:t>Verzeichnis der Leistungen/Kapazitäten anderer Unternehmen</w:t>
            </w:r>
          </w:p>
        </w:tc>
      </w:tr>
      <w:tr w:rsidR="00D630E5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A96DA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D630E5" w:rsidRPr="00D425A1" w:rsidRDefault="00D630E5" w:rsidP="00D630E5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D630E5" w:rsidRPr="00597968" w:rsidRDefault="00D630E5" w:rsidP="00D630E5">
            <w:pPr>
              <w:jc w:val="left"/>
            </w:pPr>
            <w:r>
              <w:t>Erklärung zur Verwendung von Holzprodukten</w:t>
            </w:r>
          </w:p>
        </w:tc>
      </w:tr>
      <w:tr w:rsidR="00D630E5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A96DA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D630E5" w:rsidRDefault="00D630E5" w:rsidP="00D630E5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D630E5" w:rsidRDefault="00D630E5" w:rsidP="00D630E5">
            <w:pPr>
              <w:jc w:val="left"/>
            </w:pPr>
            <w:r>
              <w:t>Erklärung Tariftreue, Mindeststundenentgelte, …</w:t>
            </w:r>
          </w:p>
        </w:tc>
      </w:tr>
      <w:tr w:rsidR="00D630E5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96DA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D630E5" w:rsidRPr="00163E28" w:rsidRDefault="00D630E5" w:rsidP="00D630E5">
            <w:pPr>
              <w:jc w:val="left"/>
            </w:pPr>
            <w:r>
              <w:t>Nachweis Gleichwertigkeit des Nebenangebotes</w:t>
            </w:r>
          </w:p>
        </w:tc>
      </w:tr>
      <w:tr w:rsidR="00D630E5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D630E5" w:rsidRDefault="00D630E5" w:rsidP="00D630E5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D630E5" w:rsidRDefault="00D630E5" w:rsidP="00D630E5">
            <w:pPr>
              <w:jc w:val="left"/>
            </w:pPr>
          </w:p>
        </w:tc>
      </w:tr>
      <w:tr w:rsidR="00D630E5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D630E5" w:rsidRPr="000C28C8" w:rsidRDefault="00D630E5" w:rsidP="00D630E5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D630E5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96DA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D630E5" w:rsidRPr="00D425A1" w:rsidRDefault="00D630E5" w:rsidP="00D630E5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D630E5" w:rsidRPr="00597968" w:rsidRDefault="00D630E5" w:rsidP="00D630E5">
            <w:pPr>
              <w:jc w:val="left"/>
            </w:pPr>
            <w:r w:rsidRPr="00597968">
              <w:t>Eigenerklärung zur Eignung</w:t>
            </w:r>
          </w:p>
        </w:tc>
      </w:tr>
      <w:tr w:rsidR="00D630E5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96DA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D630E5" w:rsidRPr="00D425A1" w:rsidRDefault="00D630E5" w:rsidP="00D630E5">
            <w:pPr>
              <w:jc w:val="left"/>
            </w:pPr>
            <w:r>
              <w:t>Einheitliche Europäische Eigenerklärung</w:t>
            </w:r>
          </w:p>
        </w:tc>
      </w:tr>
      <w:tr w:rsidR="00D630E5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A96DA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D630E5" w:rsidRPr="00D425A1" w:rsidRDefault="00D630E5" w:rsidP="00D630E5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D630E5" w:rsidRPr="00D425A1" w:rsidRDefault="00D630E5" w:rsidP="00D630E5">
            <w:pPr>
              <w:jc w:val="left"/>
            </w:pPr>
            <w:r w:rsidRPr="00D425A1">
              <w:t>Angaben zur Preisermittlung</w:t>
            </w:r>
          </w:p>
        </w:tc>
      </w:tr>
      <w:tr w:rsidR="00D630E5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D630E5" w:rsidRPr="00126ACC" w:rsidRDefault="00D630E5" w:rsidP="00D630E5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96DA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D630E5" w:rsidRDefault="00D630E5" w:rsidP="00D630E5">
            <w:pPr>
              <w:jc w:val="left"/>
            </w:pPr>
            <w:r>
              <w:t>Einwilligung zur Eintragung in die Firmendatenbank (freiwillig)</w:t>
            </w:r>
          </w:p>
        </w:tc>
      </w:tr>
      <w:tr w:rsidR="00D630E5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D630E5" w:rsidRPr="005C27BD" w:rsidRDefault="00D630E5" w:rsidP="00D630E5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96DA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D630E5" w:rsidRDefault="00D630E5" w:rsidP="00D630E5">
            <w:pPr>
              <w:jc w:val="left"/>
            </w:pPr>
          </w:p>
        </w:tc>
      </w:tr>
      <w:tr w:rsidR="00D630E5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D630E5" w:rsidRPr="005C27BD" w:rsidRDefault="00D630E5" w:rsidP="00D630E5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96DA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D630E5" w:rsidRDefault="00D630E5" w:rsidP="00D630E5">
            <w:pPr>
              <w:jc w:val="left"/>
            </w:pPr>
          </w:p>
        </w:tc>
      </w:tr>
      <w:tr w:rsidR="00D630E5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D630E5" w:rsidRPr="005C27BD" w:rsidRDefault="00D630E5" w:rsidP="00D630E5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D630E5" w:rsidRDefault="00D630E5" w:rsidP="00D630E5">
            <w:pPr>
              <w:jc w:val="left"/>
            </w:pPr>
          </w:p>
        </w:tc>
      </w:tr>
      <w:tr w:rsidR="00D630E5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D630E5" w:rsidRPr="002A178A" w:rsidRDefault="00D630E5" w:rsidP="00D630E5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D630E5" w:rsidRPr="002A178A" w:rsidRDefault="00D630E5" w:rsidP="00D630E5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D630E5" w:rsidRPr="002A178A" w:rsidRDefault="00D630E5" w:rsidP="00D630E5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D630E5" w:rsidRPr="00D1009B" w:rsidRDefault="00D630E5" w:rsidP="00D630E5">
            <w:pPr>
              <w:rPr>
                <w:b/>
                <w:sz w:val="16"/>
                <w:szCs w:val="16"/>
              </w:rPr>
            </w:pPr>
          </w:p>
        </w:tc>
      </w:tr>
      <w:tr w:rsidR="00D630E5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D630E5" w:rsidRPr="00410951" w:rsidRDefault="00D630E5" w:rsidP="00D630E5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D630E5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D630E5" w:rsidRPr="00D1009B" w:rsidRDefault="00D630E5" w:rsidP="00D630E5">
            <w:pPr>
              <w:rPr>
                <w:sz w:val="8"/>
                <w:szCs w:val="8"/>
              </w:rPr>
            </w:pPr>
          </w:p>
        </w:tc>
      </w:tr>
      <w:tr w:rsidR="00D630E5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D630E5" w:rsidRPr="00410951" w:rsidRDefault="00D630E5" w:rsidP="00D630E5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D630E5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D630E5" w:rsidRPr="00D1009B" w:rsidRDefault="00D630E5" w:rsidP="00D630E5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630E5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D630E5" w:rsidRPr="00D425A1" w:rsidRDefault="00D630E5" w:rsidP="00D630E5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D630E5" w:rsidRPr="00D425A1" w:rsidRDefault="00D630E5" w:rsidP="00D630E5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D630E5" w:rsidRPr="0089492C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D630E5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D630E5" w:rsidRPr="008B0B82" w:rsidRDefault="00D630E5" w:rsidP="00D630E5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D630E5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D630E5" w:rsidRPr="00DC7388" w:rsidRDefault="00D630E5" w:rsidP="00D630E5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D630E5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D630E5" w:rsidRPr="00410951" w:rsidRDefault="00D630E5" w:rsidP="00D630E5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D630E5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D630E5" w:rsidRPr="00FF10F9" w:rsidRDefault="00D630E5" w:rsidP="00D630E5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630E5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D630E5" w:rsidRPr="00410951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D630E5" w:rsidRPr="00410951" w:rsidRDefault="00D630E5" w:rsidP="00D630E5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630E5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D630E5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D630E5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D630E5" w:rsidRPr="001C60F2" w:rsidRDefault="00D630E5" w:rsidP="00D630E5">
            <w:pPr>
              <w:pStyle w:val="AnstrichTabelle"/>
            </w:pPr>
          </w:p>
        </w:tc>
      </w:tr>
      <w:tr w:rsidR="00D630E5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D630E5" w:rsidRPr="001C60F2" w:rsidRDefault="00D630E5" w:rsidP="00D630E5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D630E5" w:rsidRPr="00C06D23" w:rsidRDefault="00D630E5" w:rsidP="00D630E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A96DA5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D630E5" w:rsidRPr="00C06D23" w:rsidRDefault="00D630E5" w:rsidP="00D630E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D630E5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D630E5" w:rsidRPr="0051062D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D630E5" w:rsidRPr="001C60F2" w:rsidRDefault="00D630E5" w:rsidP="00D630E5"/>
        </w:tc>
        <w:tc>
          <w:tcPr>
            <w:tcW w:w="1134" w:type="dxa"/>
            <w:gridSpan w:val="2"/>
            <w:vAlign w:val="center"/>
          </w:tcPr>
          <w:p w14:paraId="284545AF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F2149CA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7DAA876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D630E5" w:rsidRPr="001C60F2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A96DA5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D630E5" w:rsidRPr="001C60F2" w:rsidRDefault="00D630E5" w:rsidP="00D630E5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D630E5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D630E5" w:rsidRPr="001C60F2" w:rsidRDefault="00D630E5" w:rsidP="00D630E5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D630E5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D630E5" w:rsidRPr="0027784E" w:rsidRDefault="00D630E5" w:rsidP="00D630E5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A96DA5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D630E5" w:rsidRDefault="00D630E5" w:rsidP="00D630E5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D630E5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D630E5" w:rsidRPr="00E92DDD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A96DA5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D630E5" w:rsidRDefault="00D630E5" w:rsidP="00D630E5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D630E5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D630E5" w:rsidRPr="00410951" w:rsidRDefault="00D630E5" w:rsidP="00D630E5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D630E5" w:rsidRDefault="00D630E5" w:rsidP="002A178A"/>
    <w:p w14:paraId="2E73AE3D" w14:textId="77777777" w:rsidR="00D630E5" w:rsidRPr="002A178A" w:rsidRDefault="00D630E5" w:rsidP="002A178A"/>
  </w:footnote>
  <w:footnote w:id="3">
    <w:p w14:paraId="27AC037B" w14:textId="533F996A" w:rsidR="00D630E5" w:rsidRPr="00997FC2" w:rsidRDefault="00D630E5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D630E5" w:rsidRPr="006F2B9B" w:rsidRDefault="00D630E5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D630E5" w:rsidRPr="00C0002D" w:rsidRDefault="00D630E5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b1BWs12q6EI1S6FRqSbHyFX5pbG0w5BSjEJ3cxdpAXFOIhNBEVRtbS5BRY6k4fWu4ezCr8rHfqjVmcgqR2vkA==" w:salt="K1HijMtTE9As1iAPsqqCvg=="/>
  <w:defaultTabStop w:val="709"/>
  <w:autoHyphenation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36EA8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21A66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64E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0BE7"/>
    <w:rsid w:val="004212BA"/>
    <w:rsid w:val="00424038"/>
    <w:rsid w:val="00435DB1"/>
    <w:rsid w:val="0044202E"/>
    <w:rsid w:val="0045228F"/>
    <w:rsid w:val="00454471"/>
    <w:rsid w:val="0045726B"/>
    <w:rsid w:val="00460722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36A83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3D86"/>
    <w:rsid w:val="006C5A31"/>
    <w:rsid w:val="006C76A1"/>
    <w:rsid w:val="006D43FE"/>
    <w:rsid w:val="006D70A3"/>
    <w:rsid w:val="006E2374"/>
    <w:rsid w:val="006E5C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70CA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15CA"/>
    <w:rsid w:val="00A75824"/>
    <w:rsid w:val="00A83E46"/>
    <w:rsid w:val="00A84C96"/>
    <w:rsid w:val="00A85D6B"/>
    <w:rsid w:val="00A90B27"/>
    <w:rsid w:val="00A90C84"/>
    <w:rsid w:val="00A946BA"/>
    <w:rsid w:val="00A96DA5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F55"/>
    <w:rsid w:val="00AD584D"/>
    <w:rsid w:val="00AE4AF0"/>
    <w:rsid w:val="00AE5809"/>
    <w:rsid w:val="00AF1915"/>
    <w:rsid w:val="00B003C3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4ED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B3A78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768B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171E4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EE3B7D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340"/>
    <w:rsid w:val="00F71560"/>
    <w:rsid w:val="00F808BF"/>
    <w:rsid w:val="00F80C34"/>
    <w:rsid w:val="00F85D5D"/>
    <w:rsid w:val="00F8655F"/>
    <w:rsid w:val="00F90ED7"/>
    <w:rsid w:val="00F92950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878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21</cp:revision>
  <cp:lastPrinted>2024-12-16T09:26:00Z</cp:lastPrinted>
  <dcterms:created xsi:type="dcterms:W3CDTF">2026-06-09T13:44:00Z</dcterms:created>
  <dcterms:modified xsi:type="dcterms:W3CDTF">2026-06-19T11:48:00Z</dcterms:modified>
</cp:coreProperties>
</file>